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1DA" w:rsidRPr="00AC5C2C" w:rsidRDefault="00CD71DA" w:rsidP="003E217A">
      <w:pPr>
        <w:rPr>
          <w:lang w:val="es-ES"/>
        </w:rPr>
      </w:pPr>
      <w:bookmarkStart w:id="0" w:name="_GoBack"/>
      <w:bookmarkEnd w:id="0"/>
      <w:r w:rsidRPr="00AC5C2C">
        <w:rPr>
          <w:lang w:val="es-ES"/>
        </w:rPr>
        <w:t>Comida Typical De Los Estados Unidos</w:t>
      </w:r>
    </w:p>
    <w:p w:rsidR="00CD71DA" w:rsidRPr="00AC5C2C" w:rsidRDefault="00CD71DA" w:rsidP="003E217A">
      <w:pPr>
        <w:rPr>
          <w:lang w:val="es-ES"/>
        </w:rPr>
      </w:pPr>
    </w:p>
    <w:p w:rsidR="00CD71DA" w:rsidRPr="00AC5C2C" w:rsidRDefault="00CD71DA" w:rsidP="003E217A">
      <w:pPr>
        <w:rPr>
          <w:lang w:val="es-ES"/>
        </w:rPr>
      </w:pPr>
    </w:p>
    <w:p w:rsidR="00CD71DA" w:rsidRPr="00AC5C2C" w:rsidRDefault="00CD71DA" w:rsidP="003E217A">
      <w:pPr>
        <w:rPr>
          <w:lang w:val="es-ES"/>
        </w:rPr>
      </w:pPr>
    </w:p>
    <w:p w:rsidR="00CD71DA" w:rsidRPr="00AC5C2C" w:rsidRDefault="00CD71DA" w:rsidP="003E217A">
      <w:pPr>
        <w:rPr>
          <w:lang w:val="es-ES"/>
        </w:rPr>
      </w:pPr>
      <w:r w:rsidRPr="00AC5C2C">
        <w:rPr>
          <w:lang w:val="es-ES"/>
        </w:rPr>
        <w:t xml:space="preserve">Mi comida favorito de America es KFC. No es una comida, pero es un restaurant. Me </w:t>
      </w:r>
    </w:p>
    <w:p w:rsidR="00CD71DA" w:rsidRPr="00AC5C2C" w:rsidRDefault="00CD71DA" w:rsidP="003E217A">
      <w:pPr>
        <w:rPr>
          <w:lang w:val="es-ES"/>
        </w:rPr>
      </w:pPr>
    </w:p>
    <w:p w:rsidR="00CD71DA" w:rsidRPr="00AC5C2C" w:rsidRDefault="00CD71DA" w:rsidP="003E217A">
      <w:pPr>
        <w:rPr>
          <w:lang w:val="es-ES"/>
        </w:rPr>
      </w:pPr>
      <w:r w:rsidRPr="00AC5C2C">
        <w:rPr>
          <w:lang w:val="es-ES"/>
        </w:rPr>
        <w:t xml:space="preserve">encanta todos de KFC. Hay muchas tipos de pollo frito, y pollo asado. Hay </w:t>
      </w:r>
    </w:p>
    <w:p w:rsidR="00CD71DA" w:rsidRPr="00AC5C2C" w:rsidRDefault="00CD71DA" w:rsidP="003E217A">
      <w:pPr>
        <w:rPr>
          <w:lang w:val="es-ES"/>
        </w:rPr>
      </w:pPr>
    </w:p>
    <w:p w:rsidR="00CD71DA" w:rsidRPr="00AC5C2C" w:rsidRDefault="00CD71DA" w:rsidP="003E217A">
      <w:pPr>
        <w:rPr>
          <w:lang w:val="es-ES"/>
        </w:rPr>
      </w:pPr>
      <w:r w:rsidRPr="00AC5C2C">
        <w:rPr>
          <w:lang w:val="es-ES"/>
        </w:rPr>
        <w:t xml:space="preserve">sandwiches, ensaladas, y tapas. Hay muchas en el mundo, y en Noviembre, hay un en </w:t>
      </w:r>
    </w:p>
    <w:p w:rsidR="00CD71DA" w:rsidRPr="00AC5C2C" w:rsidRDefault="00CD71DA" w:rsidP="003E217A">
      <w:pPr>
        <w:rPr>
          <w:lang w:val="es-ES"/>
        </w:rPr>
      </w:pPr>
    </w:p>
    <w:p w:rsidR="00CD71DA" w:rsidRPr="00AC5C2C" w:rsidRDefault="00CD71DA" w:rsidP="003E217A">
      <w:pPr>
        <w:rPr>
          <w:lang w:val="es-ES"/>
        </w:rPr>
      </w:pPr>
      <w:r w:rsidRPr="00AC5C2C">
        <w:rPr>
          <w:lang w:val="es-ES"/>
        </w:rPr>
        <w:t xml:space="preserve">Argentina! No voy mucho poque no hay muchas en Nueva Jersey, pero cuando yo </w:t>
      </w:r>
    </w:p>
    <w:p w:rsidR="00CD71DA" w:rsidRPr="00AC5C2C" w:rsidRDefault="00CD71DA" w:rsidP="003E217A">
      <w:pPr>
        <w:rPr>
          <w:lang w:val="es-ES"/>
        </w:rPr>
      </w:pPr>
    </w:p>
    <w:p w:rsidR="00CD71DA" w:rsidRPr="00AC5C2C" w:rsidRDefault="00CD71DA" w:rsidP="003E217A">
      <w:pPr>
        <w:rPr>
          <w:lang w:val="es-ES"/>
        </w:rPr>
      </w:pPr>
      <w:r w:rsidRPr="00AC5C2C">
        <w:rPr>
          <w:lang w:val="es-ES"/>
        </w:rPr>
        <w:t xml:space="preserve">voy a Nueva York, yo como en KFC. Mi hermano, Hermana, papá, y mi madre no le </w:t>
      </w:r>
    </w:p>
    <w:p w:rsidR="00CD71DA" w:rsidRPr="00AC5C2C" w:rsidRDefault="00CD71DA" w:rsidP="003E217A">
      <w:pPr>
        <w:rPr>
          <w:lang w:val="es-ES"/>
        </w:rPr>
      </w:pPr>
    </w:p>
    <w:p w:rsidR="00CD71DA" w:rsidRPr="00AC5C2C" w:rsidRDefault="00CD71DA" w:rsidP="003E217A">
      <w:pPr>
        <w:rPr>
          <w:lang w:val="es-ES"/>
        </w:rPr>
      </w:pPr>
      <w:r w:rsidRPr="00AC5C2C">
        <w:rPr>
          <w:lang w:val="es-ES"/>
        </w:rPr>
        <w:t xml:space="preserve">gusta poque es mal, pero yo encanto. Yo encanto poque es muy grasienta y salada. </w:t>
      </w:r>
    </w:p>
    <w:p w:rsidR="00CD71DA" w:rsidRPr="00AC5C2C" w:rsidRDefault="00CD71DA" w:rsidP="003E217A">
      <w:pPr>
        <w:rPr>
          <w:lang w:val="es-ES"/>
        </w:rPr>
      </w:pPr>
    </w:p>
    <w:p w:rsidR="00CD71DA" w:rsidRPr="00AC5C2C" w:rsidRDefault="00CD71DA" w:rsidP="003E217A">
      <w:pPr>
        <w:rPr>
          <w:lang w:val="es-ES"/>
        </w:rPr>
      </w:pPr>
      <w:r w:rsidRPr="00AC5C2C">
        <w:rPr>
          <w:lang w:val="es-ES"/>
        </w:rPr>
        <w:t xml:space="preserve">Cuando yo fui a España, yo comí en una KFC, pero los en los Estados Unidos estan </w:t>
      </w:r>
    </w:p>
    <w:p w:rsidR="00CD71DA" w:rsidRPr="00AC5C2C" w:rsidRDefault="00CD71DA" w:rsidP="003E217A">
      <w:pPr>
        <w:rPr>
          <w:lang w:val="es-ES"/>
        </w:rPr>
      </w:pPr>
    </w:p>
    <w:p w:rsidR="00CD71DA" w:rsidRPr="00AC5C2C" w:rsidRDefault="00CD71DA" w:rsidP="003E217A">
      <w:pPr>
        <w:rPr>
          <w:lang w:val="es-ES"/>
        </w:rPr>
      </w:pPr>
      <w:r w:rsidRPr="00AC5C2C">
        <w:rPr>
          <w:lang w:val="es-ES"/>
        </w:rPr>
        <w:t xml:space="preserve">Mejor! En America es muy borato. Y Este una cosa muy bueno. Yo sugieron el pollo </w:t>
      </w:r>
    </w:p>
    <w:p w:rsidR="00CD71DA" w:rsidRPr="00AC5C2C" w:rsidRDefault="00CD71DA" w:rsidP="003E217A">
      <w:pPr>
        <w:rPr>
          <w:lang w:val="es-ES"/>
        </w:rPr>
      </w:pPr>
    </w:p>
    <w:p w:rsidR="00CD71DA" w:rsidRPr="00AC5C2C" w:rsidRDefault="00CD71DA" w:rsidP="003E217A">
      <w:pPr>
        <w:rPr>
          <w:lang w:val="es-ES"/>
        </w:rPr>
      </w:pPr>
      <w:r w:rsidRPr="00AC5C2C">
        <w:rPr>
          <w:lang w:val="es-ES"/>
        </w:rPr>
        <w:t>frito, un bizcocho con salsa y papas fritas francés, es muy sabrosos!!!</w:t>
      </w:r>
    </w:p>
    <w:p w:rsidR="00CD71DA" w:rsidRPr="00AC5C2C" w:rsidRDefault="00CD71DA" w:rsidP="003E217A">
      <w:pPr>
        <w:rPr>
          <w:lang w:val="es-ES"/>
        </w:rPr>
      </w:pPr>
    </w:p>
    <w:p w:rsidR="00CD71DA" w:rsidRPr="00AC5C2C" w:rsidRDefault="00CD71DA" w:rsidP="003E217A">
      <w:pPr>
        <w:rPr>
          <w:lang w:val="es-ES"/>
        </w:rPr>
      </w:pPr>
    </w:p>
    <w:p w:rsidR="00CD71DA" w:rsidRPr="00AC5C2C" w:rsidRDefault="00CD71DA" w:rsidP="003E217A">
      <w:pPr>
        <w:rPr>
          <w:lang w:val="es-ES"/>
        </w:rPr>
      </w:pPr>
    </w:p>
    <w:p w:rsidR="00CD71DA" w:rsidRDefault="00CD71DA" w:rsidP="003E217A">
      <w:r w:rsidRPr="00EC3DF2">
        <w:rPr>
          <w:rFonts w:ascii="Helvetica" w:hAnsi="Helvetica" w:cs="Helvetica"/>
          <w:noProof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14pt;height:265.5pt;visibility:visible">
            <v:imagedata r:id="rId4" o:title=""/>
          </v:shape>
        </w:pict>
      </w:r>
    </w:p>
    <w:p w:rsidR="00CD71DA" w:rsidRDefault="00CD71DA" w:rsidP="00AC5C2C">
      <w:pPr>
        <w:rPr>
          <w:lang w:val="es-ES"/>
        </w:rPr>
      </w:pPr>
    </w:p>
    <w:p w:rsidR="00CD71DA" w:rsidRDefault="00CD71DA" w:rsidP="00AC5C2C">
      <w:pPr>
        <w:rPr>
          <w:lang w:val="es-ES"/>
        </w:rPr>
      </w:pPr>
    </w:p>
    <w:p w:rsidR="00CD71DA" w:rsidRDefault="00CD71DA" w:rsidP="00AC5C2C">
      <w:pPr>
        <w:rPr>
          <w:lang w:val="es-ES"/>
        </w:rPr>
      </w:pPr>
    </w:p>
    <w:p w:rsidR="00CD71DA" w:rsidRPr="00AC5C2C" w:rsidRDefault="00CD71DA" w:rsidP="00AC5C2C">
      <w:pPr>
        <w:rPr>
          <w:color w:val="FF0000"/>
          <w:lang w:val="es-ES"/>
        </w:rPr>
      </w:pPr>
      <w:r w:rsidRPr="00AC5C2C">
        <w:rPr>
          <w:lang w:val="es-ES"/>
        </w:rPr>
        <w:t xml:space="preserve">Comida </w:t>
      </w:r>
      <w:r w:rsidRPr="00AC5C2C">
        <w:rPr>
          <w:color w:val="FF0000"/>
          <w:lang w:val="es-ES"/>
        </w:rPr>
        <w:t>Típica</w:t>
      </w:r>
      <w:r w:rsidRPr="00AC5C2C">
        <w:rPr>
          <w:lang w:val="es-ES"/>
        </w:rPr>
        <w:t xml:space="preserve"> De Los Estados Unidos</w:t>
      </w:r>
    </w:p>
    <w:p w:rsidR="00CD71DA" w:rsidRPr="00AC5C2C" w:rsidRDefault="00CD71DA" w:rsidP="00AC5C2C">
      <w:pPr>
        <w:rPr>
          <w:color w:val="FF0000"/>
          <w:lang w:val="es-ES"/>
        </w:rPr>
      </w:pPr>
    </w:p>
    <w:p w:rsidR="00CD71DA" w:rsidRPr="00AC5C2C" w:rsidRDefault="00CD71DA" w:rsidP="00AC5C2C">
      <w:pPr>
        <w:rPr>
          <w:lang w:val="es-ES"/>
        </w:rPr>
      </w:pPr>
    </w:p>
    <w:p w:rsidR="00CD71DA" w:rsidRPr="00AC5C2C" w:rsidRDefault="00CD71DA" w:rsidP="00AC5C2C">
      <w:pPr>
        <w:rPr>
          <w:lang w:val="es-ES"/>
        </w:rPr>
      </w:pPr>
    </w:p>
    <w:p w:rsidR="00CD71DA" w:rsidRPr="00AC5C2C" w:rsidRDefault="00CD71DA" w:rsidP="00AC5C2C">
      <w:pPr>
        <w:rPr>
          <w:lang w:val="es-ES"/>
        </w:rPr>
      </w:pPr>
      <w:r w:rsidRPr="00AC5C2C">
        <w:rPr>
          <w:lang w:val="es-ES"/>
        </w:rPr>
        <w:t xml:space="preserve">Mi comida </w:t>
      </w:r>
      <w:r w:rsidRPr="00AC5C2C">
        <w:rPr>
          <w:color w:val="FF0000"/>
          <w:lang w:val="es-ES"/>
        </w:rPr>
        <w:t>favorit</w:t>
      </w:r>
      <w:r>
        <w:rPr>
          <w:color w:val="FF0000"/>
          <w:lang w:val="es-ES"/>
        </w:rPr>
        <w:t>a</w:t>
      </w:r>
      <w:r w:rsidRPr="00AC5C2C">
        <w:rPr>
          <w:lang w:val="es-ES"/>
        </w:rPr>
        <w:t xml:space="preserve"> de America es KFC. No es una comida, pero es un </w:t>
      </w:r>
      <w:r w:rsidRPr="00AC5C2C">
        <w:rPr>
          <w:color w:val="FF0000"/>
          <w:lang w:val="es-ES"/>
        </w:rPr>
        <w:t>restaurante</w:t>
      </w:r>
      <w:r w:rsidRPr="00AC5C2C">
        <w:rPr>
          <w:lang w:val="es-ES"/>
        </w:rPr>
        <w:t xml:space="preserve">. Me </w:t>
      </w:r>
    </w:p>
    <w:p w:rsidR="00CD71DA" w:rsidRPr="00AC5C2C" w:rsidRDefault="00CD71DA" w:rsidP="00AC5C2C">
      <w:pPr>
        <w:rPr>
          <w:lang w:val="es-ES"/>
        </w:rPr>
      </w:pPr>
    </w:p>
    <w:p w:rsidR="00CD71DA" w:rsidRPr="00AC5C2C" w:rsidRDefault="00CD71DA" w:rsidP="00AC5C2C">
      <w:pPr>
        <w:rPr>
          <w:lang w:val="es-ES"/>
        </w:rPr>
      </w:pPr>
      <w:r w:rsidRPr="00AC5C2C">
        <w:rPr>
          <w:color w:val="000000"/>
          <w:lang w:val="es-ES"/>
        </w:rPr>
        <w:t>encanta</w:t>
      </w:r>
      <w:r>
        <w:rPr>
          <w:lang w:val="es-ES"/>
        </w:rPr>
        <w:t xml:space="preserve"> </w:t>
      </w:r>
      <w:r w:rsidRPr="00AC5C2C">
        <w:rPr>
          <w:color w:val="FF0000"/>
          <w:lang w:val="es-ES"/>
        </w:rPr>
        <w:t>todo</w:t>
      </w:r>
      <w:r>
        <w:rPr>
          <w:lang w:val="es-ES"/>
        </w:rPr>
        <w:t xml:space="preserve"> de KFC. Hay </w:t>
      </w:r>
      <w:r w:rsidRPr="00AC5C2C">
        <w:rPr>
          <w:color w:val="FF0000"/>
          <w:lang w:val="es-ES"/>
        </w:rPr>
        <w:t xml:space="preserve">muchos </w:t>
      </w:r>
      <w:r w:rsidRPr="00AC5C2C">
        <w:rPr>
          <w:lang w:val="es-ES"/>
        </w:rPr>
        <w:t xml:space="preserve">tipos de pollo frito, y pollo asado. Hay </w:t>
      </w:r>
    </w:p>
    <w:p w:rsidR="00CD71DA" w:rsidRPr="00AC5C2C" w:rsidRDefault="00CD71DA" w:rsidP="00AC5C2C">
      <w:pPr>
        <w:rPr>
          <w:lang w:val="es-ES"/>
        </w:rPr>
      </w:pPr>
    </w:p>
    <w:p w:rsidR="00CD71DA" w:rsidRPr="00AC5C2C" w:rsidRDefault="00CD71DA" w:rsidP="00AC5C2C">
      <w:pPr>
        <w:rPr>
          <w:lang w:val="es-ES"/>
        </w:rPr>
      </w:pPr>
      <w:r>
        <w:rPr>
          <w:color w:val="FF0000"/>
          <w:lang w:val="es-ES"/>
        </w:rPr>
        <w:t>s</w:t>
      </w:r>
      <w:r w:rsidRPr="00AC5C2C">
        <w:rPr>
          <w:color w:val="FF0000"/>
          <w:lang w:val="es-ES"/>
        </w:rPr>
        <w:t>ándwiches</w:t>
      </w:r>
      <w:r w:rsidRPr="00AC5C2C">
        <w:rPr>
          <w:lang w:val="es-ES"/>
        </w:rPr>
        <w:t xml:space="preserve">, ensaladas, y tapas. Hay muchas en el mundo, y en Noviembre, hay un en </w:t>
      </w:r>
    </w:p>
    <w:p w:rsidR="00CD71DA" w:rsidRPr="00AC5C2C" w:rsidRDefault="00CD71DA" w:rsidP="00AC5C2C">
      <w:pPr>
        <w:rPr>
          <w:lang w:val="es-ES"/>
        </w:rPr>
      </w:pPr>
    </w:p>
    <w:p w:rsidR="00CD71DA" w:rsidRPr="00AC5C2C" w:rsidRDefault="00CD71DA" w:rsidP="00AC5C2C">
      <w:pPr>
        <w:rPr>
          <w:lang w:val="es-ES"/>
        </w:rPr>
      </w:pPr>
      <w:r>
        <w:rPr>
          <w:lang w:val="es-ES"/>
        </w:rPr>
        <w:t>Argentina</w:t>
      </w:r>
      <w:r w:rsidRPr="00AC5C2C">
        <w:rPr>
          <w:color w:val="FF0000"/>
          <w:lang w:val="es-ES"/>
        </w:rPr>
        <w:t>.</w:t>
      </w:r>
      <w:r w:rsidRPr="00AC5C2C">
        <w:rPr>
          <w:lang w:val="es-ES"/>
        </w:rPr>
        <w:t xml:space="preserve"> No voy mucho </w:t>
      </w:r>
      <w:r w:rsidRPr="00AC5C2C">
        <w:rPr>
          <w:color w:val="FF0000"/>
          <w:lang w:val="es-ES"/>
        </w:rPr>
        <w:t xml:space="preserve">porque </w:t>
      </w:r>
      <w:r w:rsidRPr="00AC5C2C">
        <w:rPr>
          <w:lang w:val="es-ES"/>
        </w:rPr>
        <w:t xml:space="preserve">no hay muchas en Nueva Jersey, pero cuando yo </w:t>
      </w:r>
    </w:p>
    <w:p w:rsidR="00CD71DA" w:rsidRPr="00AC5C2C" w:rsidRDefault="00CD71DA" w:rsidP="00AC5C2C">
      <w:pPr>
        <w:rPr>
          <w:lang w:val="es-ES"/>
        </w:rPr>
      </w:pPr>
    </w:p>
    <w:p w:rsidR="00CD71DA" w:rsidRPr="00AC5C2C" w:rsidRDefault="00CD71DA" w:rsidP="00AC5C2C">
      <w:pPr>
        <w:rPr>
          <w:lang w:val="es-ES"/>
        </w:rPr>
      </w:pPr>
      <w:r>
        <w:rPr>
          <w:lang w:val="es-ES"/>
        </w:rPr>
        <w:t>Voy,</w:t>
      </w:r>
      <w:r w:rsidRPr="00AC5C2C">
        <w:rPr>
          <w:lang w:val="es-ES"/>
        </w:rPr>
        <w:t xml:space="preserve"> como en KFC. Mi hermano,</w:t>
      </w:r>
      <w:r>
        <w:rPr>
          <w:lang w:val="es-ES"/>
        </w:rPr>
        <w:t xml:space="preserve"> </w:t>
      </w:r>
      <w:r w:rsidRPr="00AC5C2C">
        <w:rPr>
          <w:color w:val="FF0000"/>
          <w:lang w:val="es-ES"/>
        </w:rPr>
        <w:t>mi</w:t>
      </w:r>
      <w:r w:rsidRPr="00AC5C2C">
        <w:rPr>
          <w:lang w:val="es-ES"/>
        </w:rPr>
        <w:t xml:space="preserve"> Hermana,</w:t>
      </w:r>
      <w:r>
        <w:rPr>
          <w:lang w:val="es-ES"/>
        </w:rPr>
        <w:t xml:space="preserve"> </w:t>
      </w:r>
      <w:r w:rsidRPr="00AC5C2C">
        <w:rPr>
          <w:color w:val="FF0000"/>
          <w:lang w:val="es-ES"/>
        </w:rPr>
        <w:t>mi</w:t>
      </w:r>
      <w:r w:rsidRPr="00AC5C2C">
        <w:rPr>
          <w:lang w:val="es-ES"/>
        </w:rPr>
        <w:t xml:space="preserve"> papá, y mi madre no le </w:t>
      </w:r>
    </w:p>
    <w:p w:rsidR="00CD71DA" w:rsidRPr="00AC5C2C" w:rsidRDefault="00CD71DA" w:rsidP="00AC5C2C">
      <w:pPr>
        <w:rPr>
          <w:lang w:val="es-ES"/>
        </w:rPr>
      </w:pPr>
    </w:p>
    <w:p w:rsidR="00CD71DA" w:rsidRPr="00AC5C2C" w:rsidRDefault="00CD71DA" w:rsidP="00AC5C2C">
      <w:pPr>
        <w:rPr>
          <w:lang w:val="es-ES"/>
        </w:rPr>
      </w:pPr>
      <w:r w:rsidRPr="00AC5C2C">
        <w:rPr>
          <w:lang w:val="es-ES"/>
        </w:rPr>
        <w:t xml:space="preserve">gusta </w:t>
      </w:r>
      <w:r w:rsidRPr="00AC5C2C">
        <w:rPr>
          <w:color w:val="FF0000"/>
          <w:lang w:val="es-ES"/>
        </w:rPr>
        <w:t>porque</w:t>
      </w:r>
      <w:r>
        <w:rPr>
          <w:lang w:val="es-ES"/>
        </w:rPr>
        <w:t xml:space="preserve"> hace mal, pero a mi me encanta</w:t>
      </w:r>
      <w:r w:rsidRPr="00AC5C2C">
        <w:rPr>
          <w:lang w:val="es-ES"/>
        </w:rPr>
        <w:t xml:space="preserve">. </w:t>
      </w:r>
      <w:r>
        <w:rPr>
          <w:lang w:val="es-ES"/>
        </w:rPr>
        <w:t xml:space="preserve">A mi me encanta </w:t>
      </w:r>
      <w:r w:rsidRPr="00AC5C2C">
        <w:rPr>
          <w:lang w:val="es-ES"/>
        </w:rPr>
        <w:t xml:space="preserve"> </w:t>
      </w:r>
      <w:r w:rsidRPr="00AC5C2C">
        <w:rPr>
          <w:color w:val="FF0000"/>
          <w:lang w:val="es-ES"/>
        </w:rPr>
        <w:t>porque</w:t>
      </w:r>
      <w:r w:rsidRPr="00AC5C2C">
        <w:rPr>
          <w:lang w:val="es-ES"/>
        </w:rPr>
        <w:t xml:space="preserve"> es muy grasienta y salada. </w:t>
      </w:r>
    </w:p>
    <w:p w:rsidR="00CD71DA" w:rsidRPr="00AC5C2C" w:rsidRDefault="00CD71DA" w:rsidP="00AC5C2C">
      <w:pPr>
        <w:rPr>
          <w:lang w:val="es-ES"/>
        </w:rPr>
      </w:pPr>
    </w:p>
    <w:p w:rsidR="00CD71DA" w:rsidRPr="00AC5C2C" w:rsidRDefault="00CD71DA" w:rsidP="00AC5C2C">
      <w:pPr>
        <w:rPr>
          <w:lang w:val="es-ES"/>
        </w:rPr>
      </w:pPr>
      <w:r>
        <w:rPr>
          <w:lang w:val="es-ES"/>
        </w:rPr>
        <w:t>Cuando yo fui a España,  comí en una KFC, pero</w:t>
      </w:r>
      <w:r w:rsidRPr="00AC5C2C">
        <w:rPr>
          <w:lang w:val="es-ES"/>
        </w:rPr>
        <w:t xml:space="preserve"> en los Estados Unidos </w:t>
      </w:r>
      <w:r w:rsidRPr="00AC5C2C">
        <w:rPr>
          <w:color w:val="FF0000"/>
          <w:lang w:val="es-ES"/>
        </w:rPr>
        <w:t>est</w:t>
      </w:r>
      <w:r>
        <w:rPr>
          <w:color w:val="FF0000"/>
          <w:lang w:val="es-ES"/>
        </w:rPr>
        <w:t>a</w:t>
      </w:r>
    </w:p>
    <w:p w:rsidR="00CD71DA" w:rsidRPr="00AC5C2C" w:rsidRDefault="00CD71DA" w:rsidP="00AC5C2C">
      <w:pPr>
        <w:rPr>
          <w:lang w:val="es-ES"/>
        </w:rPr>
      </w:pPr>
    </w:p>
    <w:p w:rsidR="00CD71DA" w:rsidRPr="00AC5C2C" w:rsidRDefault="00CD71DA" w:rsidP="00AC5C2C">
      <w:pPr>
        <w:rPr>
          <w:lang w:val="es-ES"/>
        </w:rPr>
      </w:pPr>
      <w:r>
        <w:rPr>
          <w:lang w:val="es-ES"/>
        </w:rPr>
        <w:t xml:space="preserve">Mejor. En America es muy </w:t>
      </w:r>
      <w:r w:rsidRPr="00C530EB">
        <w:rPr>
          <w:color w:val="FF0000"/>
          <w:lang w:val="es-ES"/>
        </w:rPr>
        <w:t>barato</w:t>
      </w:r>
      <w:r w:rsidRPr="00AC5C2C">
        <w:rPr>
          <w:lang w:val="es-ES"/>
        </w:rPr>
        <w:t xml:space="preserve">. </w:t>
      </w:r>
      <w:r>
        <w:rPr>
          <w:lang w:val="es-ES"/>
        </w:rPr>
        <w:t>Y Esto es</w:t>
      </w:r>
      <w:r w:rsidRPr="00AC5C2C">
        <w:rPr>
          <w:lang w:val="es-ES"/>
        </w:rPr>
        <w:t xml:space="preserve"> muy bueno. </w:t>
      </w:r>
      <w:r>
        <w:rPr>
          <w:lang w:val="es-ES"/>
        </w:rPr>
        <w:t xml:space="preserve">Yo </w:t>
      </w:r>
      <w:r w:rsidRPr="00AC5C2C">
        <w:rPr>
          <w:color w:val="FF0000"/>
          <w:lang w:val="es-ES"/>
        </w:rPr>
        <w:t>sugiero</w:t>
      </w:r>
      <w:r w:rsidRPr="00AC5C2C">
        <w:rPr>
          <w:lang w:val="es-ES"/>
        </w:rPr>
        <w:t xml:space="preserve"> el pollo </w:t>
      </w:r>
    </w:p>
    <w:p w:rsidR="00CD71DA" w:rsidRPr="00AC5C2C" w:rsidRDefault="00CD71DA" w:rsidP="00AC5C2C">
      <w:pPr>
        <w:rPr>
          <w:lang w:val="es-ES"/>
        </w:rPr>
      </w:pPr>
    </w:p>
    <w:p w:rsidR="00CD71DA" w:rsidRPr="00AC5C2C" w:rsidRDefault="00CD71DA" w:rsidP="00AC5C2C">
      <w:pPr>
        <w:rPr>
          <w:lang w:val="es-ES"/>
        </w:rPr>
      </w:pPr>
      <w:r w:rsidRPr="00AC5C2C">
        <w:rPr>
          <w:lang w:val="es-ES"/>
        </w:rPr>
        <w:t>frito, un bizcocho con salsa y papas fritas frances</w:t>
      </w:r>
      <w:r>
        <w:rPr>
          <w:lang w:val="es-ES"/>
        </w:rPr>
        <w:t>as</w:t>
      </w:r>
      <w:r w:rsidRPr="00AC5C2C">
        <w:rPr>
          <w:lang w:val="es-ES"/>
        </w:rPr>
        <w:t>,</w:t>
      </w:r>
      <w:r>
        <w:rPr>
          <w:lang w:val="es-ES"/>
        </w:rPr>
        <w:t xml:space="preserve"> es muy sabroso</w:t>
      </w:r>
      <w:r w:rsidRPr="00AC5C2C">
        <w:rPr>
          <w:lang w:val="es-ES"/>
        </w:rPr>
        <w:t>!!!</w:t>
      </w:r>
    </w:p>
    <w:p w:rsidR="00CD71DA" w:rsidRPr="00AC5C2C" w:rsidRDefault="00CD71DA" w:rsidP="003E217A">
      <w:pPr>
        <w:rPr>
          <w:lang w:val="es-ES"/>
        </w:rPr>
      </w:pPr>
    </w:p>
    <w:sectPr w:rsidR="00CD71DA" w:rsidRPr="00AC5C2C" w:rsidSect="00D9370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savePreviewPicture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1E01"/>
    <w:rsid w:val="001D0DF5"/>
    <w:rsid w:val="002315EA"/>
    <w:rsid w:val="002C7819"/>
    <w:rsid w:val="003E217A"/>
    <w:rsid w:val="005E74AA"/>
    <w:rsid w:val="00831E01"/>
    <w:rsid w:val="00AC5C2C"/>
    <w:rsid w:val="00C530EB"/>
    <w:rsid w:val="00CD71DA"/>
    <w:rsid w:val="00D9370B"/>
    <w:rsid w:val="00EC3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??" w:hAnsi="Cambria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4A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315E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15E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234</Words>
  <Characters>1292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Comida Typical De Los Estados Unidos</dc:title>
  <dc:subject/>
  <dc:creator>John Klein</dc:creator>
  <cp:keywords/>
  <dc:description/>
  <cp:lastModifiedBy>curso2c</cp:lastModifiedBy>
  <cp:revision>2</cp:revision>
  <cp:lastPrinted>2012-10-15T15:17:00Z</cp:lastPrinted>
  <dcterms:created xsi:type="dcterms:W3CDTF">2012-11-07T12:46:00Z</dcterms:created>
  <dcterms:modified xsi:type="dcterms:W3CDTF">2012-11-07T12:46:00Z</dcterms:modified>
</cp:coreProperties>
</file>